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FD568D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оветская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FD568D">
        <w:rPr>
          <w:i/>
          <w:iCs/>
        </w:rPr>
        <w:t>От 0+0 до 0+645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51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6"/>
        <w:gridCol w:w="2169"/>
        <w:gridCol w:w="2075"/>
        <w:gridCol w:w="819"/>
        <w:gridCol w:w="692"/>
        <w:gridCol w:w="808"/>
        <w:gridCol w:w="1338"/>
        <w:gridCol w:w="646"/>
        <w:gridCol w:w="837"/>
        <w:gridCol w:w="734"/>
      </w:tblGrid>
      <w:tr w:rsidR="001842E0" w:rsidRPr="00834D86" w:rsidTr="00834D86">
        <w:trPr>
          <w:trHeight w:val="20"/>
          <w:tblHeader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834D8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834D86"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834D86" w:rsidTr="00834D86">
        <w:trPr>
          <w:trHeight w:val="20"/>
          <w:tblHeader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34D86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0+145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0+170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0+333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0+359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8.13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Направление главной дороги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0+19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568D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68D" w:rsidRPr="00834D86" w:rsidRDefault="00FD568D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834D86" w:rsidTr="00834D86">
        <w:trPr>
          <w:trHeight w:val="20"/>
          <w:jc w:val="center"/>
        </w:trPr>
        <w:tc>
          <w:tcPr>
            <w:tcW w:w="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FD568D" w:rsidP="00FD568D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834D86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FD568D" w:rsidP="00FD568D">
            <w:pPr>
              <w:rPr>
                <w:rFonts w:ascii="Arial" w:hAnsi="Arial" w:cs="Arial"/>
                <w:sz w:val="22"/>
                <w:szCs w:val="16"/>
              </w:rPr>
            </w:pPr>
            <w:r w:rsidRPr="00834D86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 w:rsidP="00FD568D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34D86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834D86" w:rsidRDefault="00834D86">
      <w:pPr>
        <w:pStyle w:val="a3"/>
        <w:rPr>
          <w:rFonts w:eastAsia="MS Mincho"/>
        </w:rPr>
      </w:pPr>
    </w:p>
    <w:p w:rsidR="00834D86" w:rsidRDefault="00834D86">
      <w:pPr>
        <w:pStyle w:val="a3"/>
        <w:rPr>
          <w:rFonts w:eastAsia="MS Mincho"/>
        </w:rPr>
      </w:pPr>
    </w:p>
    <w:p w:rsidR="00834D86" w:rsidRDefault="00834D86">
      <w:pPr>
        <w:pStyle w:val="a3"/>
        <w:rPr>
          <w:rFonts w:eastAsia="MS Mincho"/>
        </w:rPr>
      </w:pPr>
    </w:p>
    <w:p w:rsidR="00834D86" w:rsidRDefault="00834D86">
      <w:pPr>
        <w:pStyle w:val="a3"/>
        <w:rPr>
          <w:rFonts w:eastAsia="MS Mincho"/>
        </w:rPr>
      </w:pPr>
    </w:p>
    <w:p w:rsidR="00834D86" w:rsidRDefault="00834D86" w:rsidP="00834D86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834D86" w:rsidRDefault="00834D86" w:rsidP="00834D86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оветская</w:t>
      </w:r>
    </w:p>
    <w:p w:rsidR="00834D86" w:rsidRDefault="00834D86" w:rsidP="00834D86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0+645</w:t>
      </w:r>
    </w:p>
    <w:p w:rsidR="00834D86" w:rsidRDefault="00834D86" w:rsidP="00834D86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34D86" w:rsidRDefault="00834D86" w:rsidP="00834D86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6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1363"/>
        <w:gridCol w:w="1363"/>
        <w:gridCol w:w="1287"/>
        <w:gridCol w:w="1287"/>
        <w:gridCol w:w="1287"/>
        <w:gridCol w:w="1287"/>
        <w:gridCol w:w="1287"/>
      </w:tblGrid>
      <w:tr w:rsidR="00834D86" w:rsidTr="00562FC0">
        <w:trPr>
          <w:cantSplit/>
          <w:trHeight w:val="24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34D86" w:rsidTr="00562FC0">
        <w:trPr>
          <w:trHeight w:val="24"/>
          <w:tblHeader/>
          <w:jc w:val="center"/>
        </w:trPr>
        <w:tc>
          <w:tcPr>
            <w:tcW w:w="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834D86" w:rsidTr="00562FC0">
        <w:trPr>
          <w:trHeight w:val="24"/>
          <w:tblHeader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834D86" w:rsidTr="00562FC0">
        <w:trPr>
          <w:trHeight w:val="24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</w:tr>
      <w:tr w:rsidR="00834D86" w:rsidTr="00562FC0">
        <w:trPr>
          <w:trHeight w:val="24"/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0+625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16/16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834D86" w:rsidRDefault="00834D86" w:rsidP="00834D86">
      <w:pPr>
        <w:pStyle w:val="a3"/>
        <w:rPr>
          <w:rFonts w:eastAsia="MS Mincho"/>
        </w:rPr>
      </w:pPr>
    </w:p>
    <w:p w:rsidR="00834D86" w:rsidRDefault="00834D86" w:rsidP="00834D86">
      <w:pPr>
        <w:jc w:val="center"/>
        <w:rPr>
          <w:rFonts w:ascii="Arial" w:hAnsi="Arial" w:cs="Arial"/>
          <w:b/>
          <w:bCs/>
        </w:rPr>
      </w:pPr>
    </w:p>
    <w:p w:rsidR="00834D86" w:rsidRDefault="00834D86" w:rsidP="00834D86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834D86" w:rsidRDefault="00834D86" w:rsidP="00834D86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оветская</w:t>
      </w:r>
    </w:p>
    <w:p w:rsidR="00834D86" w:rsidRDefault="00834D86" w:rsidP="00834D86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0+645</w:t>
      </w:r>
    </w:p>
    <w:p w:rsidR="00834D86" w:rsidRDefault="00834D86" w:rsidP="00834D86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34D86" w:rsidRDefault="00834D86" w:rsidP="00834D86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6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8"/>
        <w:gridCol w:w="1430"/>
        <w:gridCol w:w="1462"/>
        <w:gridCol w:w="1451"/>
        <w:gridCol w:w="1686"/>
        <w:gridCol w:w="1652"/>
        <w:gridCol w:w="1687"/>
      </w:tblGrid>
      <w:tr w:rsidR="00834D86" w:rsidTr="00562FC0">
        <w:trPr>
          <w:trHeight w:val="19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834D86" w:rsidTr="00562FC0">
        <w:trPr>
          <w:trHeight w:val="19"/>
          <w:tblHeader/>
          <w:jc w:val="center"/>
        </w:trPr>
        <w:tc>
          <w:tcPr>
            <w:tcW w:w="5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834D86" w:rsidTr="00562FC0">
        <w:trPr>
          <w:trHeight w:val="19"/>
          <w:tblHeader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D86" w:rsidRDefault="00834D86" w:rsidP="00562F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834D86" w:rsidTr="00562FC0">
        <w:trPr>
          <w:trHeight w:val="1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</w:tr>
      <w:tr w:rsidR="00834D86" w:rsidTr="00562FC0">
        <w:trPr>
          <w:trHeight w:val="1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0+645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</w:tr>
      <w:tr w:rsidR="00834D86" w:rsidTr="00562FC0">
        <w:trPr>
          <w:trHeight w:val="1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0+645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Default="00834D86" w:rsidP="00562FC0">
            <w:pPr>
              <w:rPr>
                <w:rFonts w:ascii="Arial" w:hAnsi="Arial" w:cs="Arial"/>
              </w:rPr>
            </w:pPr>
          </w:p>
        </w:tc>
      </w:tr>
    </w:tbl>
    <w:p w:rsidR="00834D86" w:rsidRDefault="00834D86" w:rsidP="00834D86">
      <w:pPr>
        <w:pStyle w:val="a3"/>
        <w:rPr>
          <w:rFonts w:eastAsia="MS Mincho"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</w:p>
    <w:p w:rsidR="00834D86" w:rsidRDefault="00834D86" w:rsidP="00834D86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lastRenderedPageBreak/>
        <w:t>Сводная ведомость объемов горизонтальной дорожной разметки</w:t>
      </w:r>
    </w:p>
    <w:p w:rsidR="00834D86" w:rsidRDefault="00834D86" w:rsidP="00834D86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оветская</w:t>
      </w:r>
    </w:p>
    <w:p w:rsidR="00834D86" w:rsidRDefault="00834D86" w:rsidP="00834D86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0+645</w:t>
      </w:r>
    </w:p>
    <w:p w:rsidR="00834D86" w:rsidRDefault="00834D86" w:rsidP="00834D86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834D86" w:rsidRDefault="00834D86" w:rsidP="00834D86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1263"/>
        <w:gridCol w:w="1262"/>
        <w:gridCol w:w="1262"/>
        <w:gridCol w:w="1259"/>
        <w:gridCol w:w="1259"/>
        <w:gridCol w:w="1257"/>
      </w:tblGrid>
      <w:tr w:rsidR="00834D86" w:rsidTr="00834D86">
        <w:trPr>
          <w:trHeight w:val="628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 xml:space="preserve">№ </w:t>
            </w:r>
            <w:proofErr w:type="gramStart"/>
            <w:r w:rsidRPr="007C7EA0">
              <w:rPr>
                <w:rFonts w:ascii="Arial" w:eastAsia="MS Mincho" w:hAnsi="Arial" w:cs="Arial"/>
                <w:b/>
              </w:rPr>
              <w:t>км</w:t>
            </w:r>
            <w:proofErr w:type="gramEnd"/>
          </w:p>
        </w:tc>
        <w:tc>
          <w:tcPr>
            <w:tcW w:w="625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625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625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624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624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62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Итого КВ</w:t>
            </w:r>
            <w:proofErr w:type="gramStart"/>
            <w:r w:rsidRPr="007C7EA0">
              <w:rPr>
                <w:rFonts w:ascii="Arial" w:eastAsia="MS Mincho" w:hAnsi="Arial" w:cs="Arial"/>
                <w:b/>
              </w:rPr>
              <w:t>.М</w:t>
            </w:r>
            <w:proofErr w:type="gramEnd"/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7C7EA0">
              <w:rPr>
                <w:rFonts w:ascii="Arial" w:eastAsia="MS Mincho" w:hAnsi="Arial" w:cs="Arial"/>
                <w:b/>
              </w:rPr>
              <w:t>Коэф</w:t>
            </w:r>
            <w:proofErr w:type="gramStart"/>
            <w:r w:rsidRPr="007C7EA0">
              <w:rPr>
                <w:rFonts w:ascii="Arial" w:eastAsia="MS Mincho" w:hAnsi="Arial" w:cs="Arial"/>
                <w:b/>
              </w:rPr>
              <w:t>.п</w:t>
            </w:r>
            <w:proofErr w:type="gramEnd"/>
            <w:r w:rsidRPr="007C7EA0">
              <w:rPr>
                <w:rFonts w:ascii="Arial" w:eastAsia="MS Mincho" w:hAnsi="Arial" w:cs="Arial"/>
                <w:b/>
              </w:rPr>
              <w:t>ривед</w:t>
            </w:r>
            <w:proofErr w:type="spellEnd"/>
            <w:r w:rsidRPr="007C7EA0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 xml:space="preserve">ширина, </w:t>
            </w:r>
            <w:proofErr w:type="gramStart"/>
            <w:r w:rsidRPr="007C7EA0">
              <w:rPr>
                <w:rFonts w:ascii="Arial" w:eastAsia="MS Mincho" w:hAnsi="Arial" w:cs="Arial"/>
                <w:b/>
              </w:rPr>
              <w:t>м</w:t>
            </w:r>
            <w:proofErr w:type="gramEnd"/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0+0 - 0+645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89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40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12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17,425</w:t>
            </w:r>
          </w:p>
        </w:tc>
      </w:tr>
      <w:tr w:rsidR="00834D86" w:rsidTr="00834D86">
        <w:trPr>
          <w:trHeight w:val="157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r w:rsidRPr="007C7EA0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7C7EA0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7C7EA0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0,02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0,089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0,04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0,012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7C7EA0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7C7EA0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0,02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0,022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0,006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34D86" w:rsidTr="00834D86">
        <w:trPr>
          <w:trHeight w:val="314"/>
        </w:trPr>
        <w:tc>
          <w:tcPr>
            <w:tcW w:w="1253" w:type="pct"/>
          </w:tcPr>
          <w:p w:rsidR="00834D86" w:rsidRPr="007C7EA0" w:rsidRDefault="00834D86" w:rsidP="00562FC0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7C7EA0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2,225</w:t>
            </w:r>
          </w:p>
        </w:tc>
        <w:tc>
          <w:tcPr>
            <w:tcW w:w="625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</w:t>
            </w:r>
          </w:p>
        </w:tc>
        <w:tc>
          <w:tcPr>
            <w:tcW w:w="624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623" w:type="pct"/>
          </w:tcPr>
          <w:p w:rsidR="00834D86" w:rsidRDefault="00834D86" w:rsidP="00562FC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17,425</w:t>
            </w:r>
          </w:p>
        </w:tc>
      </w:tr>
    </w:tbl>
    <w:p w:rsidR="00834D86" w:rsidRDefault="00834D86" w:rsidP="00834D86">
      <w:pPr>
        <w:pStyle w:val="a3"/>
        <w:rPr>
          <w:rFonts w:eastAsia="MS Mincho"/>
        </w:rPr>
      </w:pPr>
    </w:p>
    <w:p w:rsidR="00834D86" w:rsidRDefault="00834D86" w:rsidP="00834D86">
      <w:pPr>
        <w:pStyle w:val="a3"/>
        <w:rPr>
          <w:rFonts w:eastAsia="MS Mincho"/>
        </w:rPr>
      </w:pPr>
    </w:p>
    <w:p w:rsidR="00834D86" w:rsidRDefault="00834D86" w:rsidP="00834D86">
      <w:pPr>
        <w:pStyle w:val="a3"/>
        <w:rPr>
          <w:rFonts w:eastAsia="MS Mincho"/>
        </w:rPr>
      </w:pPr>
    </w:p>
    <w:p w:rsidR="00834D86" w:rsidRPr="004B2457" w:rsidRDefault="00834D86" w:rsidP="00834D86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t>Ведомость наличия пешеходных переходов</w:t>
      </w:r>
    </w:p>
    <w:p w:rsidR="00834D86" w:rsidRPr="00B73151" w:rsidRDefault="00834D86" w:rsidP="00834D86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B73151">
        <w:rPr>
          <w:rFonts w:ascii="Arial" w:eastAsia="MS Mincho" w:hAnsi="Arial" w:cs="Arial"/>
          <w:b/>
          <w:i/>
          <w:sz w:val="24"/>
          <w:szCs w:val="24"/>
        </w:rPr>
        <w:t>п. Октябрьский, ул</w:t>
      </w:r>
      <w:proofErr w:type="gramStart"/>
      <w:r w:rsidRPr="00B73151">
        <w:rPr>
          <w:rFonts w:ascii="Arial" w:eastAsia="MS Mincho" w:hAnsi="Arial" w:cs="Arial"/>
          <w:b/>
          <w:i/>
          <w:sz w:val="24"/>
          <w:szCs w:val="24"/>
        </w:rPr>
        <w:t>.С</w:t>
      </w:r>
      <w:proofErr w:type="gramEnd"/>
      <w:r w:rsidRPr="00B73151">
        <w:rPr>
          <w:rFonts w:ascii="Arial" w:eastAsia="MS Mincho" w:hAnsi="Arial" w:cs="Arial"/>
          <w:b/>
          <w:i/>
          <w:sz w:val="24"/>
          <w:szCs w:val="24"/>
        </w:rPr>
        <w:t>оветская</w:t>
      </w:r>
    </w:p>
    <w:p w:rsidR="00834D86" w:rsidRPr="004B2457" w:rsidRDefault="00834D86" w:rsidP="00834D86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0+645</w:t>
      </w:r>
    </w:p>
    <w:p w:rsidR="00834D86" w:rsidRPr="004B2457" w:rsidRDefault="00834D86" w:rsidP="00834D86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834D86" w:rsidRPr="004B2457" w:rsidRDefault="00834D86" w:rsidP="00834D86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00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9"/>
        <w:gridCol w:w="2262"/>
        <w:gridCol w:w="2263"/>
        <w:gridCol w:w="2263"/>
        <w:gridCol w:w="2263"/>
      </w:tblGrid>
      <w:tr w:rsidR="00834D86" w:rsidRPr="004B2457" w:rsidTr="00562FC0">
        <w:trPr>
          <w:trHeight w:val="1122"/>
        </w:trPr>
        <w:tc>
          <w:tcPr>
            <w:tcW w:w="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D86" w:rsidRPr="004B2457" w:rsidRDefault="00834D86" w:rsidP="00562FC0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D86" w:rsidRPr="004B2457" w:rsidRDefault="00834D86" w:rsidP="00562FC0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D86" w:rsidRPr="004B2457" w:rsidRDefault="00834D86" w:rsidP="00562FC0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D86" w:rsidRPr="004B2457" w:rsidRDefault="00834D86" w:rsidP="00562FC0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834D86" w:rsidRPr="004B2457" w:rsidTr="00562FC0">
        <w:trPr>
          <w:trHeight w:hRule="exact" w:val="296"/>
        </w:trPr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834D86" w:rsidRPr="004B2457" w:rsidRDefault="00834D86" w:rsidP="00562FC0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834D86" w:rsidRPr="004B2457" w:rsidTr="00562FC0">
        <w:trPr>
          <w:trHeight w:hRule="exact" w:val="287"/>
        </w:trPr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0+17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834D86" w:rsidRPr="004B2457" w:rsidRDefault="00834D86" w:rsidP="00834D86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834D86" w:rsidRPr="004B2457" w:rsidTr="00562FC0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834D86" w:rsidRPr="004B2457" w:rsidRDefault="00834D86" w:rsidP="00562FC0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834D86" w:rsidRPr="004B2457" w:rsidTr="00562FC0">
        <w:trPr>
          <w:trHeight w:val="240"/>
        </w:trPr>
        <w:tc>
          <w:tcPr>
            <w:tcW w:w="1418" w:type="dxa"/>
          </w:tcPr>
          <w:p w:rsidR="00834D86" w:rsidRPr="004B2457" w:rsidRDefault="00834D86" w:rsidP="00562FC0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834D86" w:rsidRPr="004B2457" w:rsidTr="00562FC0">
        <w:trPr>
          <w:trHeight w:val="240"/>
        </w:trPr>
        <w:tc>
          <w:tcPr>
            <w:tcW w:w="1418" w:type="dxa"/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834D86" w:rsidRPr="004B2457" w:rsidRDefault="00834D86" w:rsidP="00562FC0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834D86" w:rsidRPr="004B2457" w:rsidRDefault="00834D86" w:rsidP="00834D86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834D86" w:rsidRDefault="00834D86">
      <w:pPr>
        <w:pStyle w:val="a3"/>
        <w:rPr>
          <w:rFonts w:eastAsia="MS Mincho"/>
        </w:rPr>
      </w:pPr>
    </w:p>
    <w:sectPr w:rsidR="00834D86" w:rsidSect="00834D86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FD568D"/>
    <w:rsid w:val="001842E0"/>
    <w:rsid w:val="00215347"/>
    <w:rsid w:val="00834D86"/>
    <w:rsid w:val="00CF1149"/>
    <w:rsid w:val="00E35183"/>
    <w:rsid w:val="00FD5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183"/>
    <w:rPr>
      <w:sz w:val="24"/>
      <w:szCs w:val="24"/>
    </w:rPr>
  </w:style>
  <w:style w:type="paragraph" w:styleId="1">
    <w:name w:val="heading 1"/>
    <w:basedOn w:val="a"/>
    <w:next w:val="a"/>
    <w:qFormat/>
    <w:rsid w:val="00E35183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35183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FD568D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FD568D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834D86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834D86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834D86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2019-06-08T10:43:00Z</dcterms:created>
  <dcterms:modified xsi:type="dcterms:W3CDTF">2019-06-08T10:43:00Z</dcterms:modified>
</cp:coreProperties>
</file>